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91" w:rsidRPr="003A77D0" w:rsidRDefault="00943C91" w:rsidP="00985565">
      <w:pPr>
        <w:spacing w:after="0" w:line="240" w:lineRule="auto"/>
        <w:jc w:val="center"/>
        <w:rPr>
          <w:b/>
          <w:u w:val="single"/>
        </w:rPr>
      </w:pPr>
      <w:r w:rsidRPr="003A77D0">
        <w:rPr>
          <w:b/>
        </w:rPr>
        <w:t>PROJE DEĞERLENDİRME ÖLÇEĞİ</w:t>
      </w:r>
    </w:p>
    <w:p w:rsidR="00943C91" w:rsidRPr="00985565" w:rsidRDefault="00943C91" w:rsidP="00BE6E7A">
      <w:pPr>
        <w:spacing w:after="0" w:line="240" w:lineRule="auto"/>
        <w:rPr>
          <w:b/>
          <w:sz w:val="36"/>
          <w:szCs w:val="36"/>
        </w:rPr>
      </w:pPr>
      <w:r w:rsidRPr="00BE6E7A">
        <w:rPr>
          <w:u w:val="single"/>
        </w:rPr>
        <w:t>Projenin Adı</w:t>
      </w:r>
      <w:r>
        <w:rPr>
          <w:u w:val="single"/>
        </w:rPr>
        <w:t xml:space="preserve"> : </w:t>
      </w:r>
      <w:r>
        <w:t>Çevrende ilgini çeken elektronik bir aletin tarihsel gelişimini araştırma</w:t>
      </w:r>
    </w:p>
    <w:p w:rsidR="00943C91" w:rsidRDefault="00943C91" w:rsidP="00BE6E7A">
      <w:pPr>
        <w:spacing w:after="0" w:line="240" w:lineRule="auto"/>
      </w:pPr>
    </w:p>
    <w:p w:rsidR="00943C91" w:rsidRPr="00985565" w:rsidRDefault="00943C91" w:rsidP="00BE6E7A">
      <w:pPr>
        <w:spacing w:after="0" w:line="240" w:lineRule="auto"/>
        <w:rPr>
          <w:u w:val="single"/>
        </w:rPr>
      </w:pPr>
      <w:r w:rsidRPr="00985565">
        <w:rPr>
          <w:u w:val="single"/>
        </w:rPr>
        <w:t>PROJEYİ HAZIRLARKEN</w:t>
      </w:r>
    </w:p>
    <w:p w:rsidR="00943C91" w:rsidRDefault="00943C91" w:rsidP="00BE6E7A">
      <w:pPr>
        <w:spacing w:after="0" w:line="240" w:lineRule="auto"/>
      </w:pPr>
    </w:p>
    <w:p w:rsidR="00943C91" w:rsidRDefault="00943C91" w:rsidP="00571EC2">
      <w:pPr>
        <w:numPr>
          <w:ilvl w:val="0"/>
          <w:numId w:val="3"/>
        </w:numPr>
        <w:spacing w:after="0" w:line="240" w:lineRule="auto"/>
      </w:pPr>
      <w:r>
        <w:t>Çevrende ilgini çeken elektronik bir alet belirle.</w:t>
      </w:r>
    </w:p>
    <w:p w:rsidR="00943C91" w:rsidRDefault="00943C91" w:rsidP="00571EC2">
      <w:pPr>
        <w:numPr>
          <w:ilvl w:val="0"/>
          <w:numId w:val="3"/>
        </w:numPr>
        <w:spacing w:after="0" w:line="240" w:lineRule="auto"/>
      </w:pPr>
      <w:r>
        <w:t>Bunun tarihsel gelişimini araştır ve resimlerle destekleyerek yazılı olarak sınıfa sun.</w:t>
      </w: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Default="00943C91" w:rsidP="00BE6E7A">
      <w:pPr>
        <w:spacing w:after="0" w:line="240" w:lineRule="auto"/>
      </w:pPr>
    </w:p>
    <w:p w:rsidR="00943C91" w:rsidRPr="003A77D0" w:rsidRDefault="00943C9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Adı ve soyadı:</w:t>
      </w:r>
    </w:p>
    <w:p w:rsidR="00943C91" w:rsidRPr="003A77D0" w:rsidRDefault="00943C9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Sınıfı:</w:t>
      </w:r>
    </w:p>
    <w:p w:rsidR="00943C91" w:rsidRPr="003A77D0" w:rsidRDefault="00943C9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No:</w:t>
      </w:r>
    </w:p>
    <w:p w:rsidR="00943C91" w:rsidRDefault="00943C91" w:rsidP="00BE6E7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7"/>
        <w:gridCol w:w="56"/>
        <w:gridCol w:w="936"/>
        <w:gridCol w:w="6"/>
        <w:gridCol w:w="1128"/>
        <w:gridCol w:w="993"/>
        <w:gridCol w:w="1134"/>
        <w:gridCol w:w="6"/>
        <w:gridCol w:w="992"/>
      </w:tblGrid>
      <w:tr w:rsidR="00943C91" w:rsidRPr="00540C31" w:rsidTr="00985565">
        <w:trPr>
          <w:trHeight w:val="570"/>
        </w:trPr>
        <w:tc>
          <w:tcPr>
            <w:tcW w:w="3708" w:type="dxa"/>
            <w:gridSpan w:val="3"/>
            <w:vMerge w:val="restart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GÖZLENECEK</w:t>
            </w:r>
          </w:p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ÖĞRENCİ KAZANIMLARI </w:t>
            </w:r>
          </w:p>
          <w:p w:rsidR="00943C91" w:rsidRPr="00540C31" w:rsidRDefault="00943C91" w:rsidP="00540C31">
            <w:pPr>
              <w:spacing w:after="0" w:line="240" w:lineRule="auto"/>
            </w:pPr>
          </w:p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 </w:t>
            </w:r>
          </w:p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5195" w:type="dxa"/>
            <w:gridSpan w:val="7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                    </w:t>
            </w:r>
            <w:r w:rsidRPr="00540C31">
              <w:rPr>
                <w:b/>
              </w:rPr>
              <w:t>DERECELER</w:t>
            </w:r>
          </w:p>
        </w:tc>
      </w:tr>
      <w:tr w:rsidR="00943C91" w:rsidRPr="00540C31" w:rsidTr="00985565">
        <w:trPr>
          <w:trHeight w:val="495"/>
        </w:trPr>
        <w:tc>
          <w:tcPr>
            <w:tcW w:w="3708" w:type="dxa"/>
            <w:gridSpan w:val="3"/>
            <w:vMerge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ÇOK İYİ</w:t>
            </w: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İYİ</w:t>
            </w: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ORTA</w:t>
            </w: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GEÇER</w:t>
            </w: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ZAYIF</w:t>
            </w:r>
          </w:p>
        </w:tc>
      </w:tr>
      <w:tr w:rsidR="00943C91" w:rsidRPr="00540C31" w:rsidTr="00985565">
        <w:trPr>
          <w:trHeight w:val="270"/>
        </w:trPr>
        <w:tc>
          <w:tcPr>
            <w:tcW w:w="3708" w:type="dxa"/>
            <w:gridSpan w:val="3"/>
            <w:vMerge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    5</w:t>
            </w: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  4</w:t>
            </w: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 3</w:t>
            </w: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 2</w:t>
            </w: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 xml:space="preserve">  1</w:t>
            </w:r>
          </w:p>
        </w:tc>
      </w:tr>
      <w:tr w:rsidR="00943C91" w:rsidRPr="00540C31" w:rsidTr="00540C31">
        <w:tc>
          <w:tcPr>
            <w:tcW w:w="8903" w:type="dxa"/>
            <w:gridSpan w:val="10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1. PROJE  HAZIRLAMA  SÜRECİ</w:t>
            </w: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Projenin amacını belirleme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</w:tcBorders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 xml:space="preserve">Projeye uygun çalışma planı yapma 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>Grup içinde görev dağılımı yapma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İhtiyaçları belirleme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Farklı kaynaklarda bilgi toplama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Projeyi plana göre gerçekleştirme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  TOPLAM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8903" w:type="dxa"/>
            <w:gridSpan w:val="10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2.PROJENİN İÇERİĞİ     </w:t>
            </w: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Türkçeyi doğru düzgün yazma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Bilgilerin doğruluğu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Toplanan bilgilerin analiz edilmesi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Elde edilen bilgilerde çıkarmalar yapma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Toplanan bilgileri düzenleme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Yaratıcılık düşünme becerisini gösterme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Yaratıcılık yeteneğini kullanma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</w:t>
            </w:r>
            <w:r w:rsidRPr="00540C31">
              <w:rPr>
                <w:b/>
              </w:rPr>
              <w:t>TOPLAM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8903" w:type="dxa"/>
            <w:gridSpan w:val="10"/>
          </w:tcPr>
          <w:p w:rsidR="00943C91" w:rsidRPr="00540C31" w:rsidRDefault="00943C9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3.SUNU</w:t>
            </w: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Türkçeyi doğru ve düzgün konuşma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Sorulara cevap verme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Konuyu dinleyicilerin ilgisini çekecek şekilde sunma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Sunuyu hedefe yönelik materyale sunma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Sunuda akıcı bir dil ve beden dili kullanma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Verilen sürede sunuyu yapma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c>
          <w:tcPr>
            <w:tcW w:w="365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  <w:r w:rsidRPr="00540C31">
              <w:t>Sunum sırasında öz güvene sahip olma</w:t>
            </w:r>
          </w:p>
        </w:tc>
        <w:tc>
          <w:tcPr>
            <w:tcW w:w="992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645" w:type="dxa"/>
          </w:tcPr>
          <w:p w:rsidR="00943C91" w:rsidRPr="00540C31" w:rsidRDefault="00943C91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TOPLAM</w:t>
            </w:r>
          </w:p>
        </w:tc>
        <w:tc>
          <w:tcPr>
            <w:tcW w:w="1005" w:type="dxa"/>
            <w:gridSpan w:val="4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  <w:tr w:rsidR="00943C91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3645" w:type="dxa"/>
          </w:tcPr>
          <w:p w:rsidR="00943C91" w:rsidRPr="00540C31" w:rsidRDefault="00943C91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GENEL TOPLAM</w:t>
            </w:r>
          </w:p>
        </w:tc>
        <w:tc>
          <w:tcPr>
            <w:tcW w:w="1005" w:type="dxa"/>
            <w:gridSpan w:val="4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943C91" w:rsidRPr="00540C31" w:rsidRDefault="00943C91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943C91" w:rsidRPr="00540C31" w:rsidRDefault="00943C91" w:rsidP="00540C31">
            <w:pPr>
              <w:spacing w:after="0" w:line="240" w:lineRule="auto"/>
            </w:pPr>
          </w:p>
        </w:tc>
      </w:tr>
    </w:tbl>
    <w:p w:rsidR="00943C91" w:rsidRDefault="00943C91" w:rsidP="00C66CAD"/>
    <w:p w:rsidR="00943C91" w:rsidRDefault="00943C91" w:rsidP="00C66CAD">
      <w:r>
        <w:t>Öğretmenin Görüşü:……………………………………………………………………………………………………………………………</w:t>
      </w:r>
    </w:p>
    <w:sectPr w:rsidR="00943C91" w:rsidSect="00CA2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DBD"/>
    <w:multiLevelType w:val="hybridMultilevel"/>
    <w:tmpl w:val="99D2864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D8A7336"/>
    <w:multiLevelType w:val="hybridMultilevel"/>
    <w:tmpl w:val="5B9830E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6527CAE"/>
    <w:multiLevelType w:val="hybridMultilevel"/>
    <w:tmpl w:val="586EE41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7A"/>
    <w:rsid w:val="00092A6A"/>
    <w:rsid w:val="000D5DBA"/>
    <w:rsid w:val="001132B1"/>
    <w:rsid w:val="0027275F"/>
    <w:rsid w:val="00370E16"/>
    <w:rsid w:val="00383B29"/>
    <w:rsid w:val="003A77D0"/>
    <w:rsid w:val="00540C31"/>
    <w:rsid w:val="00566E5E"/>
    <w:rsid w:val="00571EC2"/>
    <w:rsid w:val="00643153"/>
    <w:rsid w:val="00661358"/>
    <w:rsid w:val="008E7F2A"/>
    <w:rsid w:val="00943C91"/>
    <w:rsid w:val="00985565"/>
    <w:rsid w:val="009B76CF"/>
    <w:rsid w:val="009C0B4D"/>
    <w:rsid w:val="009E474B"/>
    <w:rsid w:val="00BE6E7A"/>
    <w:rsid w:val="00C66CAD"/>
    <w:rsid w:val="00CA2B58"/>
    <w:rsid w:val="00DB1146"/>
    <w:rsid w:val="00E01AF9"/>
    <w:rsid w:val="00E6034E"/>
    <w:rsid w:val="00E6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6E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217</Words>
  <Characters>1241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DEĞERLENDİRME ÖLÇEĞİ</dc:title>
  <dc:subject/>
  <dc:creator>ASUS</dc:creator>
  <cp:keywords/>
  <dc:description/>
  <cp:lastModifiedBy>user</cp:lastModifiedBy>
  <cp:revision>2</cp:revision>
  <dcterms:created xsi:type="dcterms:W3CDTF">2012-03-06T20:58:00Z</dcterms:created>
  <dcterms:modified xsi:type="dcterms:W3CDTF">2012-03-06T20:58:00Z</dcterms:modified>
</cp:coreProperties>
</file>